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B6B197" w14:textId="7189D6CE" w:rsidR="007D1D61" w:rsidRDefault="00165813" w:rsidP="007D1D61">
      <w:pPr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ДО</w:t>
      </w:r>
    </w:p>
    <w:p w14:paraId="49B1C802" w14:textId="1245E499" w:rsidR="00165813" w:rsidRPr="00165813" w:rsidRDefault="00165813" w:rsidP="007D1D61">
      <w:pPr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</w:t>
      </w:r>
    </w:p>
    <w:p w14:paraId="6AC7BB7B" w14:textId="77777777" w:rsidR="00D6371C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УВЕДОМЛЕНИЕ </w:t>
      </w:r>
    </w:p>
    <w:p w14:paraId="0B703E6B" w14:textId="345EE45E" w:rsidR="007D1D61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ЗА </w:t>
      </w:r>
      <w:r>
        <w:rPr>
          <w:b/>
          <w:bCs/>
        </w:rPr>
        <w:t>ПРОВЕЖДАНЕ НА</w:t>
      </w:r>
      <w:r>
        <w:rPr>
          <w:b/>
        </w:rPr>
        <w:t xml:space="preserve"> ВТОРИ ЕТАП ОТ ПРОЦЕДУРАТА ЗА </w:t>
      </w:r>
      <w:r w:rsidR="007D1D61" w:rsidRPr="007D1D61">
        <w:rPr>
          <w:b/>
        </w:rPr>
        <w:t xml:space="preserve"> </w:t>
      </w:r>
      <w:r w:rsidRPr="00D6371C">
        <w:rPr>
          <w:b/>
          <w:bCs/>
        </w:rPr>
        <w:t>УЧАСТИЕ В ИЗБОРА НА</w:t>
      </w:r>
      <w:r>
        <w:rPr>
          <w:b/>
          <w:bCs/>
        </w:rPr>
        <w:t xml:space="preserve"> </w:t>
      </w:r>
      <w:r w:rsidRPr="00D6371C">
        <w:rPr>
          <w:b/>
          <w:bCs/>
        </w:rPr>
        <w:t xml:space="preserve">ПРЕДСТАВИТЕЛИ НА ЮРИДИЧЕСКИ ЛИЦА С НЕСТОПАНСКА ЦЕЛ ЗА ОБЩЕСТВЕНОПОЛЕЗНА ДЕЙНОСТ, </w:t>
      </w:r>
      <w:r w:rsidR="00DF6238" w:rsidRPr="00DF6238">
        <w:rPr>
          <w:b/>
          <w:bCs/>
        </w:rPr>
        <w:t xml:space="preserve">ЧИИТО ПРЕДСТАВИТЕЛИ ДА БЪДАТ ВКЛЮЧЕНИ </w:t>
      </w:r>
      <w:r w:rsidRPr="00D6371C">
        <w:rPr>
          <w:b/>
          <w:bCs/>
        </w:rPr>
        <w:t>В СЪСТАВА НА РЕГИОНАЛНИТЕ СЪВЕТИ ЗА РАЗВИТИЕ НА РЕГИОНИТЕ ЗА ПЛАНИРАНЕ ОТ НИВО 2</w:t>
      </w:r>
      <w:r>
        <w:rPr>
          <w:b/>
          <w:bCs/>
        </w:rPr>
        <w:t xml:space="preserve"> </w:t>
      </w:r>
    </w:p>
    <w:p w14:paraId="6C175587" w14:textId="77777777" w:rsidR="007D1D61" w:rsidRDefault="007D1D61" w:rsidP="007D1D61">
      <w:pPr>
        <w:ind w:firstLine="0"/>
      </w:pPr>
    </w:p>
    <w:p w14:paraId="563900E5" w14:textId="77777777" w:rsidR="007D1D61" w:rsidRPr="007D1D61" w:rsidRDefault="007D1D61" w:rsidP="007D1D61">
      <w:pPr>
        <w:ind w:firstLine="709"/>
        <w:rPr>
          <w:b/>
        </w:rPr>
      </w:pPr>
      <w:r w:rsidRPr="007D1D61">
        <w:rPr>
          <w:b/>
        </w:rPr>
        <w:t>УВАЖАЕМИ ДАМИ И ГОСПОДА,</w:t>
      </w:r>
    </w:p>
    <w:p w14:paraId="63E43DE9" w14:textId="326E712C" w:rsidR="007D1D61" w:rsidRDefault="007D1D61" w:rsidP="007D1D61">
      <w:pPr>
        <w:ind w:firstLine="709"/>
        <w:jc w:val="both"/>
      </w:pPr>
      <w:r>
        <w:t>В изпълнение на чл. 32 от Правилника за прилагане на Закона за регионалното развитие (ППЗРР), приет с Постановление №</w:t>
      </w:r>
      <w:r w:rsidR="00123525">
        <w:t xml:space="preserve"> 183 от 04 август</w:t>
      </w:r>
      <w:r>
        <w:t xml:space="preserve"> 2020 г. на Министерския съвет Ви уведомявам за подадените писмени заявления за включване в състава на Регионалния съвет за развитие на (РСР) на </w:t>
      </w:r>
      <w:r w:rsidR="00134C5F">
        <w:t xml:space="preserve">Североизточен регион </w:t>
      </w:r>
      <w:r>
        <w:t xml:space="preserve">за планиране, постъпили в рамките на проведена процедура за избор на юридически лица с нестопанска цел за общественополезна дейност, чиито представители да бъдат включени в състава на регионалните съвети за развитие: </w:t>
      </w:r>
    </w:p>
    <w:p w14:paraId="462802FD" w14:textId="77777777" w:rsidR="007D1D61" w:rsidRDefault="007D1D61" w:rsidP="00DF09B9">
      <w:pPr>
        <w:ind w:firstLine="0"/>
        <w:jc w:val="both"/>
      </w:pPr>
      <w:r>
        <w:t>•</w:t>
      </w:r>
      <w:r>
        <w:tab/>
        <w:t xml:space="preserve">организации, работещи в сферата на равенството между мъжете и жените, </w:t>
      </w:r>
      <w:proofErr w:type="spellStart"/>
      <w:r>
        <w:t>недискриминацията</w:t>
      </w:r>
      <w:proofErr w:type="spellEnd"/>
      <w:r>
        <w:t xml:space="preserve">, равните възможности, социалното включване и интегрирането на </w:t>
      </w:r>
      <w:proofErr w:type="spellStart"/>
      <w:r>
        <w:t>маргинализираните</w:t>
      </w:r>
      <w:proofErr w:type="spellEnd"/>
      <w:r>
        <w:t xml:space="preserve"> групи:</w:t>
      </w:r>
    </w:p>
    <w:p w14:paraId="08077A9B" w14:textId="77777777" w:rsidR="007D1D61" w:rsidRDefault="007D1D61" w:rsidP="007D1D61">
      <w:pPr>
        <w:ind w:firstLine="0"/>
      </w:pPr>
      <w:r>
        <w:t>1………………………………………………………………………………………….</w:t>
      </w:r>
    </w:p>
    <w:p w14:paraId="21F745DB" w14:textId="77777777" w:rsidR="007D1D61" w:rsidRDefault="007D1D61" w:rsidP="007D1D61">
      <w:pPr>
        <w:ind w:firstLine="0"/>
      </w:pPr>
      <w:r>
        <w:t>2………………………………………………………………………………………….</w:t>
      </w:r>
    </w:p>
    <w:p w14:paraId="263FA938" w14:textId="77777777" w:rsidR="007D1D61" w:rsidRDefault="007D1D61" w:rsidP="007D1D61">
      <w:pPr>
        <w:ind w:firstLine="0"/>
      </w:pPr>
      <w:r>
        <w:t>3………………………………………………………………………………………….</w:t>
      </w:r>
    </w:p>
    <w:p w14:paraId="6D4428ED" w14:textId="070E568C" w:rsidR="007D1D61" w:rsidRDefault="007D1D61" w:rsidP="002E17E2">
      <w:pPr>
        <w:ind w:firstLine="709"/>
        <w:jc w:val="both"/>
      </w:pPr>
      <w:r>
        <w:t xml:space="preserve">Съгласно т. 6 и т. 7 от Приложение № 3 на ППЗРР Ви каня да проведете присъствена или неприсъствена среща, на която чрез гласуване да излъчите представители на </w:t>
      </w:r>
      <w:r w:rsidR="00365876">
        <w:t>посочената</w:t>
      </w:r>
      <w:r>
        <w:t xml:space="preserve"> </w:t>
      </w:r>
      <w:r w:rsidR="00365876">
        <w:t xml:space="preserve">по-горе </w:t>
      </w:r>
      <w:r>
        <w:t>груп</w:t>
      </w:r>
      <w:r w:rsidR="00365876">
        <w:t>а</w:t>
      </w:r>
      <w:r>
        <w:t xml:space="preserve"> юридически лица с нестопанска цел за включване в поименния състав на регионалния съвет за развитие на </w:t>
      </w:r>
      <w:r w:rsidR="00134C5F">
        <w:t xml:space="preserve">Североизточен регион </w:t>
      </w:r>
      <w:r w:rsidR="001C49CC">
        <w:t>за планиране.</w:t>
      </w:r>
      <w:r>
        <w:t xml:space="preserve"> За </w:t>
      </w:r>
      <w:r w:rsidR="00365876">
        <w:t>посочената</w:t>
      </w:r>
      <w:r>
        <w:t xml:space="preserve"> груп</w:t>
      </w:r>
      <w:r w:rsidR="00365876">
        <w:t>а</w:t>
      </w:r>
      <w:r>
        <w:t xml:space="preserve"> юридически лица с нестопанска цел  е необходимо да се определи един основен член и до трима резервни членове. Решението, взето на проведената среща, се удостоверява с подписан протокол, който е необходимо да ми представите в срок до 7 работни дни от получаването на настоящото уведомление.</w:t>
      </w:r>
    </w:p>
    <w:p w14:paraId="6AE30E05" w14:textId="3EF351CC" w:rsidR="007D1D61" w:rsidRDefault="007D1D61" w:rsidP="00DF09B9">
      <w:pPr>
        <w:ind w:firstLine="709"/>
        <w:jc w:val="both"/>
      </w:pPr>
      <w:r>
        <w:t xml:space="preserve">За всеки един от излъчените представители на </w:t>
      </w:r>
      <w:r w:rsidR="00365876">
        <w:t>съответната</w:t>
      </w:r>
      <w:r>
        <w:t xml:space="preserve"> груп</w:t>
      </w:r>
      <w:r w:rsidR="00365876">
        <w:t>а</w:t>
      </w:r>
      <w:r>
        <w:t xml:space="preserve"> е необходимо заедно с подписания протокол да представите следните документи</w:t>
      </w:r>
      <w:r w:rsidR="00DF09B9">
        <w:t>:</w:t>
      </w:r>
    </w:p>
    <w:p w14:paraId="239DD4D2" w14:textId="77777777" w:rsidR="007D1D61" w:rsidRDefault="007D1D61" w:rsidP="00D6371C">
      <w:pPr>
        <w:ind w:firstLine="0"/>
        <w:jc w:val="both"/>
      </w:pPr>
      <w:r>
        <w:t>•</w:t>
      </w:r>
      <w:r>
        <w:tab/>
        <w:t>копие на свидетелство за съдимост, доказващо, че лицето не е осъждано за престъпление с влязла в сила присъда, освен ако е реабилитирано;</w:t>
      </w:r>
    </w:p>
    <w:p w14:paraId="78FA51A1" w14:textId="77777777" w:rsidR="007D1D61" w:rsidRDefault="007D1D61" w:rsidP="00D6371C">
      <w:pPr>
        <w:ind w:firstLine="0"/>
        <w:jc w:val="both"/>
      </w:pPr>
      <w:r>
        <w:t>•</w:t>
      </w:r>
      <w:r>
        <w:tab/>
        <w:t>копие на документи, доказващи, че лицето има минимум 2 години опит в сферата на дейност на юридическите лица, за чийто представител е номиниран – копие от трудови и/или граждански договори, копие от заповеди за участие в работни групи или в екип за управление на проекти, копие от длъжностни характеристики, референции и др.;</w:t>
      </w:r>
    </w:p>
    <w:p w14:paraId="09B0A5D3" w14:textId="439AF22C" w:rsidR="00D6371C" w:rsidRPr="00D6371C" w:rsidRDefault="007D1D61" w:rsidP="00365876">
      <w:pPr>
        <w:ind w:firstLine="0"/>
        <w:jc w:val="both"/>
        <w:rPr>
          <w:iCs/>
        </w:rPr>
      </w:pPr>
      <w:r>
        <w:t>•</w:t>
      </w:r>
      <w:r>
        <w:tab/>
        <w:t xml:space="preserve">копие на документи, доказващи, че лицето е служител или е член на върховен орган или на управителен орган на някое от юридическите лица с нестопанска цел от </w:t>
      </w:r>
      <w:r w:rsidR="00D6371C" w:rsidRPr="00D6371C">
        <w:rPr>
          <w:iCs/>
        </w:rPr>
        <w:t>съответната група, копие на трудов или граждански договор, копие от решение на Общо събрание на сдружението за избор на членове на управителния съвет и др.</w:t>
      </w:r>
    </w:p>
    <w:p w14:paraId="58D64048" w14:textId="617AE786" w:rsidR="000D7106" w:rsidRPr="00090F60" w:rsidRDefault="00D6371C" w:rsidP="00D6371C">
      <w:pPr>
        <w:spacing w:before="0" w:after="0"/>
        <w:ind w:firstLine="708"/>
        <w:jc w:val="both"/>
        <w:rPr>
          <w:iCs/>
          <w:color w:val="000000"/>
        </w:rPr>
      </w:pPr>
      <w:r w:rsidRPr="00D6371C">
        <w:rPr>
          <w:iCs/>
        </w:rPr>
        <w:t>Обръщам внимание, че при промяна на основния член или на резервен член, съответната група от юридически лица с нестопанска цел е необходимо да ме уведоми писмено. В писменото уведомление следва да се посочи лице, което да заеме мястото на отпадналия представител на съответната група от юридически лица с нестопанска цел. Към писменото уведомление се прилага подписан протокол, удостоверяващ решението на групата от юридически лица с нестопанска цел за подмяна на един от техните представители с друг и се представят същите документи, както при първоначалното определяне.</w:t>
      </w:r>
    </w:p>
    <w:p w14:paraId="4D2DEBAC" w14:textId="2B6FE114" w:rsidR="005D2EEA" w:rsidRPr="00E70741" w:rsidRDefault="005D2EEA" w:rsidP="00B66546">
      <w:pPr>
        <w:tabs>
          <w:tab w:val="left" w:pos="4820"/>
        </w:tabs>
        <w:spacing w:line="240" w:lineRule="auto"/>
        <w:ind w:left="2268" w:hanging="1559"/>
        <w:jc w:val="both"/>
      </w:pPr>
      <w:r w:rsidRPr="005D2EEA">
        <w:rPr>
          <w:b/>
        </w:rPr>
        <w:t xml:space="preserve">Приложение: </w:t>
      </w:r>
      <w:r w:rsidRPr="005139DB">
        <w:t>1</w:t>
      </w:r>
      <w:r w:rsidRPr="00E70741">
        <w:t>.</w:t>
      </w:r>
      <w:r w:rsidRPr="005D2EEA">
        <w:rPr>
          <w:b/>
        </w:rPr>
        <w:t xml:space="preserve"> </w:t>
      </w:r>
      <w:r w:rsidRPr="00E70741">
        <w:t>Образец на Протокол от проведена среща за  излъчване на представител.</w:t>
      </w:r>
    </w:p>
    <w:p w14:paraId="1E80A295" w14:textId="2A496651" w:rsidR="00DF09B9" w:rsidRPr="00DF09B9" w:rsidRDefault="00B66546" w:rsidP="00365876">
      <w:pPr>
        <w:tabs>
          <w:tab w:val="left" w:pos="4820"/>
        </w:tabs>
        <w:spacing w:line="240" w:lineRule="auto"/>
        <w:ind w:firstLine="0"/>
        <w:jc w:val="both"/>
        <w:rPr>
          <w:b/>
        </w:rPr>
      </w:pPr>
      <w:r>
        <w:rPr>
          <w:b/>
        </w:rPr>
        <w:t xml:space="preserve">                                                 </w:t>
      </w:r>
    </w:p>
    <w:p w14:paraId="47E9F0AA" w14:textId="77777777" w:rsidR="00DF09B9" w:rsidRPr="00DF09B9" w:rsidRDefault="00DF09B9" w:rsidP="00DF09B9">
      <w:pPr>
        <w:spacing w:line="480" w:lineRule="auto"/>
        <w:ind w:left="3420" w:firstLine="0"/>
        <w:rPr>
          <w:b/>
        </w:rPr>
      </w:pPr>
      <w:r w:rsidRPr="00DF09B9">
        <w:rPr>
          <w:b/>
        </w:rPr>
        <w:t xml:space="preserve">                              С УВАЖЕНИЕ,</w:t>
      </w:r>
    </w:p>
    <w:p w14:paraId="43ABB489" w14:textId="224CB5B7" w:rsidR="00DF09B9" w:rsidRPr="00DF09B9" w:rsidRDefault="00DF09B9" w:rsidP="00DF09B9">
      <w:pPr>
        <w:spacing w:line="240" w:lineRule="auto"/>
        <w:ind w:left="3420" w:firstLine="0"/>
        <w:jc w:val="right"/>
        <w:rPr>
          <w:b/>
        </w:rPr>
      </w:pPr>
      <w:r w:rsidRPr="00DF09B9">
        <w:rPr>
          <w:b/>
        </w:rPr>
        <w:tab/>
        <w:t>….…………………………</w:t>
      </w:r>
    </w:p>
    <w:p w14:paraId="2D39B427" w14:textId="77777777" w:rsidR="00DF09B9" w:rsidRPr="00DF09B9" w:rsidRDefault="00DF09B9" w:rsidP="00DF09B9">
      <w:pPr>
        <w:spacing w:line="240" w:lineRule="auto"/>
        <w:ind w:left="3420" w:firstLine="0"/>
        <w:jc w:val="right"/>
        <w:rPr>
          <w:b/>
        </w:rPr>
      </w:pPr>
      <w:r w:rsidRPr="00DF09B9">
        <w:rPr>
          <w:b/>
        </w:rPr>
        <w:t xml:space="preserve">СЕКРЕТАР НА РСР  НА </w:t>
      </w:r>
    </w:p>
    <w:p w14:paraId="565AE099" w14:textId="64BBC423" w:rsidR="00593A99" w:rsidRPr="00B103B3" w:rsidRDefault="00134C5F" w:rsidP="00DF09B9">
      <w:pPr>
        <w:spacing w:line="240" w:lineRule="auto"/>
        <w:ind w:left="3420" w:firstLine="0"/>
        <w:jc w:val="right"/>
        <w:rPr>
          <w:b/>
        </w:rPr>
      </w:pPr>
      <w:r w:rsidRPr="00134C5F">
        <w:rPr>
          <w:b/>
        </w:rPr>
        <w:t>СЕВЕРОИЗТОЧЕН РЕГИОН</w:t>
      </w:r>
      <w:r>
        <w:t xml:space="preserve"> </w:t>
      </w:r>
      <w:r w:rsidR="00DF09B9" w:rsidRPr="00DF09B9">
        <w:rPr>
          <w:b/>
        </w:rPr>
        <w:t>ЗА ПЛАНИРАНЕ</w:t>
      </w:r>
    </w:p>
    <w:p w14:paraId="77673308" w14:textId="77777777" w:rsidR="00593A99" w:rsidRDefault="00593A99" w:rsidP="00DF09B9">
      <w:pPr>
        <w:spacing w:line="240" w:lineRule="auto"/>
        <w:ind w:firstLine="0"/>
        <w:rPr>
          <w:b/>
          <w:i/>
        </w:rPr>
      </w:pPr>
    </w:p>
    <w:p w14:paraId="3C3AD11A" w14:textId="77777777" w:rsidR="00701B7B" w:rsidRPr="00E65A34" w:rsidRDefault="00593A99" w:rsidP="00E65A34">
      <w:pPr>
        <w:spacing w:line="480" w:lineRule="auto"/>
        <w:ind w:firstLine="0"/>
        <w:rPr>
          <w:b/>
          <w:i/>
          <w:lang w:val="en-US"/>
        </w:rPr>
      </w:pPr>
      <w:bookmarkStart w:id="0" w:name="_GoBack"/>
      <w:bookmarkEnd w:id="0"/>
      <w:r w:rsidRPr="00B103B3">
        <w:rPr>
          <w:b/>
          <w:i/>
        </w:rPr>
        <w:t>Формат на електронен подпис: .p7s</w:t>
      </w:r>
    </w:p>
    <w:sectPr w:rsidR="00701B7B" w:rsidRPr="00E65A34" w:rsidSect="00365876">
      <w:footerReference w:type="default" r:id="rId6"/>
      <w:footerReference w:type="first" r:id="rId7"/>
      <w:pgSz w:w="11906" w:h="16838" w:code="9"/>
      <w:pgMar w:top="851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B82C5" w14:textId="77777777" w:rsidR="00D3051A" w:rsidRDefault="00D3051A">
      <w:r>
        <w:separator/>
      </w:r>
    </w:p>
  </w:endnote>
  <w:endnote w:type="continuationSeparator" w:id="0">
    <w:p w14:paraId="375A8540" w14:textId="77777777" w:rsidR="00D3051A" w:rsidRDefault="00D3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2BF76712" w14:textId="77777777"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proofErr w:type="gramStart"/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14:paraId="4D39EE9C" w14:textId="77777777"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="001468C9">
              <w:rPr>
                <w:sz w:val="20"/>
                <w:szCs w:val="20"/>
                <w:lang w:val="ru-RU"/>
              </w:rPr>
              <w:t>,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</w:t>
            </w:r>
            <w:proofErr w:type="spellStart"/>
            <w:r w:rsidRPr="004D67CA">
              <w:t>mail</w:t>
            </w:r>
            <w:proofErr w:type="spellEnd"/>
            <w:r w:rsidRPr="004D67CA">
              <w:t>: e-mrrb@mrrb.government.bg</w:t>
            </w:r>
          </w:p>
          <w:p w14:paraId="4283C50B" w14:textId="77777777" w:rsidR="00776B70" w:rsidRPr="004D67CA" w:rsidRDefault="00365876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14:paraId="542AFFD3" w14:textId="77777777" w:rsidR="00776B70" w:rsidRDefault="00365876">
            <w:pPr>
              <w:pStyle w:val="Footer"/>
              <w:jc w:val="right"/>
            </w:pP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CDDB8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1BE2A1C1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60642EA5" w14:textId="77777777" w:rsidR="00847255" w:rsidRPr="004D67CA" w:rsidRDefault="00365876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AE82E" w14:textId="77777777" w:rsidR="00D3051A" w:rsidRDefault="00D3051A">
      <w:r>
        <w:separator/>
      </w:r>
    </w:p>
  </w:footnote>
  <w:footnote w:type="continuationSeparator" w:id="0">
    <w:p w14:paraId="5A794D7F" w14:textId="77777777" w:rsidR="00D3051A" w:rsidRDefault="00D305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96D"/>
    <w:rsid w:val="00011EAB"/>
    <w:rsid w:val="00017451"/>
    <w:rsid w:val="00021EFE"/>
    <w:rsid w:val="00023F0A"/>
    <w:rsid w:val="00032511"/>
    <w:rsid w:val="0008513C"/>
    <w:rsid w:val="0008612E"/>
    <w:rsid w:val="000A5F38"/>
    <w:rsid w:val="000C3B8C"/>
    <w:rsid w:val="000C778F"/>
    <w:rsid w:val="000D7106"/>
    <w:rsid w:val="00120D09"/>
    <w:rsid w:val="00122688"/>
    <w:rsid w:val="00123525"/>
    <w:rsid w:val="00127EED"/>
    <w:rsid w:val="00134C5F"/>
    <w:rsid w:val="00145E77"/>
    <w:rsid w:val="001468C9"/>
    <w:rsid w:val="00146ABA"/>
    <w:rsid w:val="00165813"/>
    <w:rsid w:val="00166203"/>
    <w:rsid w:val="00190135"/>
    <w:rsid w:val="00195B56"/>
    <w:rsid w:val="001A5B9C"/>
    <w:rsid w:val="001C49CC"/>
    <w:rsid w:val="001E1860"/>
    <w:rsid w:val="001F30E8"/>
    <w:rsid w:val="001F550E"/>
    <w:rsid w:val="002344B6"/>
    <w:rsid w:val="002414DF"/>
    <w:rsid w:val="00246101"/>
    <w:rsid w:val="002566D6"/>
    <w:rsid w:val="002644F7"/>
    <w:rsid w:val="0026490C"/>
    <w:rsid w:val="00272B22"/>
    <w:rsid w:val="00290E1D"/>
    <w:rsid w:val="002E1186"/>
    <w:rsid w:val="002E17E2"/>
    <w:rsid w:val="002E2B51"/>
    <w:rsid w:val="00306167"/>
    <w:rsid w:val="00322AD7"/>
    <w:rsid w:val="003312DA"/>
    <w:rsid w:val="00333C7E"/>
    <w:rsid w:val="0035704D"/>
    <w:rsid w:val="003622CA"/>
    <w:rsid w:val="00365876"/>
    <w:rsid w:val="00367B78"/>
    <w:rsid w:val="003736FE"/>
    <w:rsid w:val="0037679B"/>
    <w:rsid w:val="003B01AF"/>
    <w:rsid w:val="003C5ED2"/>
    <w:rsid w:val="00411956"/>
    <w:rsid w:val="0041296D"/>
    <w:rsid w:val="0042167E"/>
    <w:rsid w:val="004326C7"/>
    <w:rsid w:val="00445216"/>
    <w:rsid w:val="0045721C"/>
    <w:rsid w:val="00457358"/>
    <w:rsid w:val="00475D52"/>
    <w:rsid w:val="00485EC5"/>
    <w:rsid w:val="0049182A"/>
    <w:rsid w:val="00493008"/>
    <w:rsid w:val="00495290"/>
    <w:rsid w:val="004956B7"/>
    <w:rsid w:val="00497E32"/>
    <w:rsid w:val="004A6D4E"/>
    <w:rsid w:val="004C46C8"/>
    <w:rsid w:val="004D3B57"/>
    <w:rsid w:val="004D49C2"/>
    <w:rsid w:val="004D67CA"/>
    <w:rsid w:val="004E21D1"/>
    <w:rsid w:val="005043C7"/>
    <w:rsid w:val="005139DB"/>
    <w:rsid w:val="00522E2B"/>
    <w:rsid w:val="00540542"/>
    <w:rsid w:val="00551210"/>
    <w:rsid w:val="00564A1E"/>
    <w:rsid w:val="00572029"/>
    <w:rsid w:val="005860F1"/>
    <w:rsid w:val="00593A99"/>
    <w:rsid w:val="00594D1E"/>
    <w:rsid w:val="00597130"/>
    <w:rsid w:val="005A4C22"/>
    <w:rsid w:val="005C3210"/>
    <w:rsid w:val="005C75AB"/>
    <w:rsid w:val="005D2EEA"/>
    <w:rsid w:val="005E35D0"/>
    <w:rsid w:val="005E554C"/>
    <w:rsid w:val="005F0FEA"/>
    <w:rsid w:val="006552CC"/>
    <w:rsid w:val="006665A9"/>
    <w:rsid w:val="00680093"/>
    <w:rsid w:val="00682E20"/>
    <w:rsid w:val="006913AF"/>
    <w:rsid w:val="006B7259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40F73"/>
    <w:rsid w:val="0074306C"/>
    <w:rsid w:val="00744568"/>
    <w:rsid w:val="007473E6"/>
    <w:rsid w:val="007508D2"/>
    <w:rsid w:val="00766AF9"/>
    <w:rsid w:val="00773444"/>
    <w:rsid w:val="00776B70"/>
    <w:rsid w:val="007A26D0"/>
    <w:rsid w:val="007B505A"/>
    <w:rsid w:val="007C0D99"/>
    <w:rsid w:val="007D1D61"/>
    <w:rsid w:val="007D4C7A"/>
    <w:rsid w:val="007F17D1"/>
    <w:rsid w:val="00821983"/>
    <w:rsid w:val="00835AAC"/>
    <w:rsid w:val="008373A4"/>
    <w:rsid w:val="00847255"/>
    <w:rsid w:val="00863552"/>
    <w:rsid w:val="00870FEA"/>
    <w:rsid w:val="0087415D"/>
    <w:rsid w:val="00883DAD"/>
    <w:rsid w:val="008B0255"/>
    <w:rsid w:val="008B3E29"/>
    <w:rsid w:val="00912CD2"/>
    <w:rsid w:val="0091547C"/>
    <w:rsid w:val="00917D1E"/>
    <w:rsid w:val="009207DD"/>
    <w:rsid w:val="00945337"/>
    <w:rsid w:val="00945767"/>
    <w:rsid w:val="0098299E"/>
    <w:rsid w:val="00991FBE"/>
    <w:rsid w:val="009D0649"/>
    <w:rsid w:val="009D63A0"/>
    <w:rsid w:val="009E2D15"/>
    <w:rsid w:val="009F699D"/>
    <w:rsid w:val="00A13E81"/>
    <w:rsid w:val="00A1592E"/>
    <w:rsid w:val="00A30124"/>
    <w:rsid w:val="00A3041D"/>
    <w:rsid w:val="00A30D86"/>
    <w:rsid w:val="00A31340"/>
    <w:rsid w:val="00A370D6"/>
    <w:rsid w:val="00A3725B"/>
    <w:rsid w:val="00A43A6A"/>
    <w:rsid w:val="00A503EB"/>
    <w:rsid w:val="00A56504"/>
    <w:rsid w:val="00A74520"/>
    <w:rsid w:val="00A86CE8"/>
    <w:rsid w:val="00A9233E"/>
    <w:rsid w:val="00AA1A78"/>
    <w:rsid w:val="00AA5C91"/>
    <w:rsid w:val="00AB179F"/>
    <w:rsid w:val="00AB673B"/>
    <w:rsid w:val="00AF588D"/>
    <w:rsid w:val="00B25E5C"/>
    <w:rsid w:val="00B273AC"/>
    <w:rsid w:val="00B66546"/>
    <w:rsid w:val="00B7444F"/>
    <w:rsid w:val="00B919BB"/>
    <w:rsid w:val="00BA7270"/>
    <w:rsid w:val="00BA7485"/>
    <w:rsid w:val="00BA7B65"/>
    <w:rsid w:val="00BC12BD"/>
    <w:rsid w:val="00BC2ACB"/>
    <w:rsid w:val="00BD00B3"/>
    <w:rsid w:val="00BD278F"/>
    <w:rsid w:val="00BE3428"/>
    <w:rsid w:val="00BF0F31"/>
    <w:rsid w:val="00BF1C66"/>
    <w:rsid w:val="00BF39BB"/>
    <w:rsid w:val="00C12762"/>
    <w:rsid w:val="00C25530"/>
    <w:rsid w:val="00C43DBF"/>
    <w:rsid w:val="00C60E66"/>
    <w:rsid w:val="00C90AE0"/>
    <w:rsid w:val="00CA7907"/>
    <w:rsid w:val="00CC5AC8"/>
    <w:rsid w:val="00CC7CB6"/>
    <w:rsid w:val="00CD0DF2"/>
    <w:rsid w:val="00CE499A"/>
    <w:rsid w:val="00D03BE0"/>
    <w:rsid w:val="00D11D68"/>
    <w:rsid w:val="00D13E3B"/>
    <w:rsid w:val="00D3051A"/>
    <w:rsid w:val="00D3393A"/>
    <w:rsid w:val="00D34E68"/>
    <w:rsid w:val="00D6371C"/>
    <w:rsid w:val="00D71DF1"/>
    <w:rsid w:val="00D744B9"/>
    <w:rsid w:val="00D85E64"/>
    <w:rsid w:val="00DC0467"/>
    <w:rsid w:val="00DC2D67"/>
    <w:rsid w:val="00DD3DFE"/>
    <w:rsid w:val="00DF09B9"/>
    <w:rsid w:val="00DF1289"/>
    <w:rsid w:val="00DF2FD9"/>
    <w:rsid w:val="00DF6238"/>
    <w:rsid w:val="00E021F1"/>
    <w:rsid w:val="00E15176"/>
    <w:rsid w:val="00E61CDE"/>
    <w:rsid w:val="00E65A34"/>
    <w:rsid w:val="00E70741"/>
    <w:rsid w:val="00EA02DB"/>
    <w:rsid w:val="00EA2D8C"/>
    <w:rsid w:val="00EC02E4"/>
    <w:rsid w:val="00ED3268"/>
    <w:rsid w:val="00EF296D"/>
    <w:rsid w:val="00EF3208"/>
    <w:rsid w:val="00EF3296"/>
    <w:rsid w:val="00F20E00"/>
    <w:rsid w:val="00F43052"/>
    <w:rsid w:val="00F456F5"/>
    <w:rsid w:val="00F60F76"/>
    <w:rsid w:val="00F64B94"/>
    <w:rsid w:val="00F96D92"/>
    <w:rsid w:val="00FB7016"/>
    <w:rsid w:val="00FC01EE"/>
    <w:rsid w:val="00FC4755"/>
    <w:rsid w:val="00FD001A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5401084"/>
  <w15:docId w15:val="{C4780A13-BBED-44F1-8D9E-21A893A3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021EF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1EF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637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371C"/>
    <w:pPr>
      <w:spacing w:before="0" w:after="160" w:line="240" w:lineRule="auto"/>
      <w:ind w:firstLine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371C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6371C"/>
    <w:pPr>
      <w:spacing w:before="120" w:after="120"/>
      <w:ind w:firstLine="851"/>
    </w:pPr>
    <w:rPr>
      <w:rFonts w:ascii="Times New Roman" w:eastAsia="Times New Roman" w:hAnsi="Times New Roman" w:cs="Times New Roman"/>
      <w:b/>
      <w:bCs/>
      <w:lang w:eastAsia="bg-BG"/>
    </w:rPr>
  </w:style>
  <w:style w:type="character" w:customStyle="1" w:styleId="CommentSubjectChar">
    <w:name w:val="Comment Subject Char"/>
    <w:basedOn w:val="CommentTextChar"/>
    <w:link w:val="CommentSubject"/>
    <w:semiHidden/>
    <w:rsid w:val="00D6371C"/>
    <w:rPr>
      <w:rFonts w:asciiTheme="minorHAnsi" w:eastAsiaTheme="minorHAnsi" w:hAnsiTheme="minorHAnsi" w:cstheme="minorBidi"/>
      <w:b/>
      <w:bCs/>
      <w:lang w:eastAsia="en-US"/>
    </w:rPr>
  </w:style>
  <w:style w:type="paragraph" w:styleId="Revision">
    <w:name w:val="Revision"/>
    <w:hidden/>
    <w:uiPriority w:val="99"/>
    <w:semiHidden/>
    <w:rsid w:val="00D637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l\Desktop\Blanki\blanki_pr10\digital\9D3stanovishte_pis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9D3stanovishte_pismo</Template>
  <TotalTime>14</TotalTime>
  <Pages>2</Pages>
  <Words>506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3546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subject/>
  <dc:creator>All</dc:creator>
  <cp:keywords/>
  <dc:description/>
  <cp:lastModifiedBy>LILIYA MILUSHEVA STEFANOVA</cp:lastModifiedBy>
  <cp:revision>8</cp:revision>
  <cp:lastPrinted>2018-08-21T12:42:00Z</cp:lastPrinted>
  <dcterms:created xsi:type="dcterms:W3CDTF">2020-08-07T07:29:00Z</dcterms:created>
  <dcterms:modified xsi:type="dcterms:W3CDTF">2025-02-25T12:30:00Z</dcterms:modified>
</cp:coreProperties>
</file>